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F67D4" w14:textId="77777777" w:rsidR="00945EE1" w:rsidRDefault="00945EE1" w:rsidP="00945E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WYMARK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fl.1397-1407)</w:t>
      </w:r>
    </w:p>
    <w:p w14:paraId="035F0D3B" w14:textId="06236314" w:rsidR="00945EE1" w:rsidRDefault="00945EE1" w:rsidP="00945E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</w:t>
      </w:r>
      <w:r w:rsidR="002C5692">
        <w:rPr>
          <w:rFonts w:cs="Times New Roman"/>
          <w:szCs w:val="24"/>
        </w:rPr>
        <w:t>t</w:t>
      </w:r>
      <w:r>
        <w:rPr>
          <w:rFonts w:cs="Times New Roman"/>
          <w:szCs w:val="24"/>
        </w:rPr>
        <w:t>.Mary’s</w:t>
      </w:r>
      <w:proofErr w:type="spellEnd"/>
      <w:proofErr w:type="gramEnd"/>
      <w:r>
        <w:rPr>
          <w:rFonts w:cs="Times New Roman"/>
          <w:szCs w:val="24"/>
        </w:rPr>
        <w:t xml:space="preserve"> Church, South Walsham, Norfolk.</w:t>
      </w:r>
    </w:p>
    <w:p w14:paraId="708B4268" w14:textId="77777777" w:rsidR="00945EE1" w:rsidRDefault="00945EE1" w:rsidP="00945EE1">
      <w:pPr>
        <w:pStyle w:val="NoSpacing"/>
        <w:rPr>
          <w:rFonts w:cs="Times New Roman"/>
          <w:szCs w:val="24"/>
        </w:rPr>
      </w:pPr>
    </w:p>
    <w:p w14:paraId="297F95E8" w14:textId="77777777" w:rsidR="00945EE1" w:rsidRDefault="00945EE1" w:rsidP="00945EE1">
      <w:pPr>
        <w:pStyle w:val="NoSpacing"/>
        <w:rPr>
          <w:rFonts w:cs="Times New Roman"/>
          <w:szCs w:val="24"/>
        </w:rPr>
      </w:pPr>
    </w:p>
    <w:p w14:paraId="1EA69E27" w14:textId="77777777" w:rsidR="00945EE1" w:rsidRDefault="00945EE1" w:rsidP="00945E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1397</w:t>
      </w:r>
      <w:r>
        <w:rPr>
          <w:rFonts w:cs="Times New Roman"/>
          <w:szCs w:val="24"/>
        </w:rPr>
        <w:tab/>
        <w:t>He became Vicar.</w:t>
      </w:r>
    </w:p>
    <w:p w14:paraId="790E12D5" w14:textId="77777777" w:rsidR="00945EE1" w:rsidRDefault="00945EE1" w:rsidP="00945EE1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2BF57F53" w14:textId="77777777" w:rsidR="00945EE1" w:rsidRDefault="00945EE1" w:rsidP="00945EE1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138-143,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4225611" w14:textId="77777777" w:rsidR="00945EE1" w:rsidRDefault="00945EE1" w:rsidP="00945EE1">
      <w:pPr>
        <w:pStyle w:val="NoSpacing"/>
        <w:rPr>
          <w:rFonts w:cs="Times New Roman"/>
          <w:szCs w:val="24"/>
        </w:rPr>
      </w:pPr>
    </w:p>
    <w:p w14:paraId="344C8585" w14:textId="77777777" w:rsidR="00945EE1" w:rsidRDefault="00945EE1" w:rsidP="00945EE1">
      <w:pPr>
        <w:pStyle w:val="NoSpacing"/>
        <w:rPr>
          <w:rFonts w:cs="Times New Roman"/>
          <w:szCs w:val="24"/>
        </w:rPr>
      </w:pPr>
    </w:p>
    <w:p w14:paraId="76AB13C2" w14:textId="77777777" w:rsidR="00945EE1" w:rsidRDefault="00945EE1" w:rsidP="00945E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February 2024</w:t>
      </w:r>
    </w:p>
    <w:p w14:paraId="37ED90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3E79C" w14:textId="77777777" w:rsidR="00945EE1" w:rsidRDefault="00945EE1" w:rsidP="009139A6">
      <w:r>
        <w:separator/>
      </w:r>
    </w:p>
  </w:endnote>
  <w:endnote w:type="continuationSeparator" w:id="0">
    <w:p w14:paraId="25544AFE" w14:textId="77777777" w:rsidR="00945EE1" w:rsidRDefault="00945E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B3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30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7AB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9F584" w14:textId="77777777" w:rsidR="00945EE1" w:rsidRDefault="00945EE1" w:rsidP="009139A6">
      <w:r>
        <w:separator/>
      </w:r>
    </w:p>
  </w:footnote>
  <w:footnote w:type="continuationSeparator" w:id="0">
    <w:p w14:paraId="1F3E27F9" w14:textId="77777777" w:rsidR="00945EE1" w:rsidRDefault="00945E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20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F4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0A6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EE1"/>
    <w:rsid w:val="000666E0"/>
    <w:rsid w:val="002510B7"/>
    <w:rsid w:val="002C5692"/>
    <w:rsid w:val="005C130B"/>
    <w:rsid w:val="00826F5C"/>
    <w:rsid w:val="009139A6"/>
    <w:rsid w:val="009448BB"/>
    <w:rsid w:val="00945EE1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ECF33"/>
  <w15:chartTrackingRefBased/>
  <w15:docId w15:val="{9E4B441C-77E0-4313-A6B9-057154D1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2024-02-16T14:35:00Z</dcterms:created>
  <dcterms:modified xsi:type="dcterms:W3CDTF">2024-02-16T14:36:00Z</dcterms:modified>
</cp:coreProperties>
</file>